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59A" w:rsidRDefault="0024359A" w:rsidP="0024359A">
      <w:pPr>
        <w:rPr>
          <w:rStyle w:val="s1"/>
        </w:rPr>
      </w:pPr>
      <w:r>
        <w:rPr>
          <w:rStyle w:val="s1"/>
          <w:u w:val="single"/>
        </w:rPr>
        <w:t>Robert FRENSE, the elder</w:t>
      </w:r>
      <w:r>
        <w:rPr>
          <w:rStyle w:val="s1"/>
        </w:rPr>
        <w:t xml:space="preserve">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fl.1504)</w:t>
      </w:r>
    </w:p>
    <w:p w:rsidR="0024359A" w:rsidRDefault="0024359A" w:rsidP="0024359A">
      <w:pPr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Dickleburgh</w:t>
      </w:r>
      <w:proofErr w:type="spellEnd"/>
      <w:r>
        <w:rPr>
          <w:rStyle w:val="s1"/>
        </w:rPr>
        <w:t>, Norfolk.</w:t>
      </w:r>
    </w:p>
    <w:p w:rsidR="0024359A" w:rsidRDefault="0024359A" w:rsidP="0024359A">
      <w:pPr>
        <w:rPr>
          <w:rStyle w:val="s1"/>
        </w:rPr>
      </w:pPr>
    </w:p>
    <w:p w:rsidR="0024359A" w:rsidRDefault="0024359A" w:rsidP="0024359A">
      <w:pPr>
        <w:rPr>
          <w:rStyle w:val="s1"/>
        </w:rPr>
      </w:pPr>
    </w:p>
    <w:p w:rsidR="0024359A" w:rsidRDefault="0024359A" w:rsidP="0024359A">
      <w:pPr>
        <w:rPr>
          <w:rStyle w:val="s1"/>
        </w:rPr>
      </w:pPr>
      <w:r>
        <w:rPr>
          <w:rStyle w:val="s1"/>
        </w:rPr>
        <w:tab/>
        <w:t>1504</w:t>
      </w:r>
      <w:r>
        <w:rPr>
          <w:rStyle w:val="s1"/>
        </w:rPr>
        <w:tab/>
        <w:t>He made his Will.</w:t>
      </w:r>
    </w:p>
    <w:p w:rsidR="0024359A" w:rsidRDefault="0024359A" w:rsidP="0024359A">
      <w:pPr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102)</w:t>
      </w:r>
    </w:p>
    <w:p w:rsidR="0024359A" w:rsidRDefault="0024359A" w:rsidP="0024359A">
      <w:pPr>
        <w:rPr>
          <w:rStyle w:val="s1"/>
        </w:rPr>
      </w:pPr>
    </w:p>
    <w:p w:rsidR="0024359A" w:rsidRDefault="0024359A" w:rsidP="0024359A">
      <w:pPr>
        <w:rPr>
          <w:rStyle w:val="s1"/>
        </w:rPr>
      </w:pPr>
    </w:p>
    <w:p w:rsidR="0024359A" w:rsidRDefault="0024359A" w:rsidP="0024359A">
      <w:pPr>
        <w:rPr>
          <w:rStyle w:val="s1"/>
        </w:rPr>
      </w:pPr>
      <w:r>
        <w:rPr>
          <w:rStyle w:val="s1"/>
        </w:rPr>
        <w:t>16 February 2017</w:t>
      </w:r>
    </w:p>
    <w:p w:rsidR="006B2F86" w:rsidRPr="00E71FC3" w:rsidRDefault="0024359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359A" w:rsidRDefault="0024359A" w:rsidP="00E71FC3">
      <w:r>
        <w:separator/>
      </w:r>
    </w:p>
  </w:endnote>
  <w:endnote w:type="continuationSeparator" w:id="0">
    <w:p w:rsidR="0024359A" w:rsidRDefault="0024359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359A" w:rsidRDefault="0024359A" w:rsidP="00E71FC3">
      <w:r>
        <w:separator/>
      </w:r>
    </w:p>
  </w:footnote>
  <w:footnote w:type="continuationSeparator" w:id="0">
    <w:p w:rsidR="0024359A" w:rsidRDefault="0024359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59A"/>
    <w:rsid w:val="001A7C09"/>
    <w:rsid w:val="0024359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EA0504-7F82-42ED-86C9-C7F2DBF89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4359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24359A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24359A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2017-03-14T22:14:00Z</dcterms:created>
  <dcterms:modified xsi:type="dcterms:W3CDTF">2017-03-14T22:14:00Z</dcterms:modified>
</cp:coreProperties>
</file>